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1D4C7FD9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8F2146">
        <w:t>,</w:t>
      </w:r>
      <w:r w:rsidR="00535CC0">
        <w:t xml:space="preserve"> </w:t>
      </w:r>
      <w:r w:rsidR="00C03312">
        <w:t>die abschließende Erklärung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14E4DE53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8F2146">
        <w:t>,</w:t>
      </w:r>
      <w:r>
        <w:t xml:space="preserve"> </w:t>
      </w:r>
      <w:r w:rsidR="00C03312">
        <w:t xml:space="preserve">die abschließende Erklärung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025031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9792" w14:textId="531C2437" w:rsidR="007862F6" w:rsidRDefault="00606A51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  <w:p w14:paraId="6E634317" w14:textId="49CA768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DE2F50">
              <w:rPr>
                <w:rFonts w:cs="Arial"/>
                <w:b/>
                <w:sz w:val="18"/>
                <w:szCs w:val="18"/>
                <w:u w:val="single"/>
              </w:rPr>
              <w:t>immer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6B95" w14:textId="7A0DDFC6" w:rsidR="007862F6" w:rsidRDefault="00CA6F11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  <w:p w14:paraId="7111C56F" w14:textId="222E1676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DE2F50">
              <w:rPr>
                <w:rFonts w:cs="Arial"/>
                <w:b/>
                <w:sz w:val="18"/>
                <w:szCs w:val="18"/>
                <w:u w:val="single"/>
              </w:rPr>
              <w:t>zusätzlich</w:t>
            </w:r>
          </w:p>
        </w:tc>
      </w:tr>
      <w:tr w:rsidR="00DE2F50" w:rsidRPr="00DE2F50" w14:paraId="0A426E49" w14:textId="77777777" w:rsidTr="00025031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025031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025031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025031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ADF1C37" w14:textId="77777777" w:rsidR="00CA6F11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(nur 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025031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F91377" w:rsidRPr="00D16F26" w14:paraId="158964F8" w14:textId="77777777" w:rsidTr="00025031">
        <w:tc>
          <w:tcPr>
            <w:tcW w:w="1579" w:type="dxa"/>
            <w:vAlign w:val="center"/>
          </w:tcPr>
          <w:p w14:paraId="2A4FDCA9" w14:textId="77777777" w:rsidR="00F91377" w:rsidRPr="00025031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color w:val="2A2A2A" w:themeColor="text1" w:themeShade="80"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4D11C01" w14:textId="208CE762" w:rsidR="00F91377" w:rsidRPr="00025031" w:rsidRDefault="00F91377" w:rsidP="00535CC0">
            <w:pPr>
              <w:spacing w:before="180" w:after="180"/>
              <w:jc w:val="both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Gesamtumsatz</w:t>
            </w:r>
          </w:p>
        </w:tc>
        <w:tc>
          <w:tcPr>
            <w:tcW w:w="1290" w:type="dxa"/>
            <w:vAlign w:val="center"/>
          </w:tcPr>
          <w:p w14:paraId="752C3FAE" w14:textId="77777777" w:rsidR="00F91377" w:rsidRPr="00025031" w:rsidRDefault="00F91377" w:rsidP="00535CC0">
            <w:pPr>
              <w:spacing w:before="180" w:after="180"/>
              <w:jc w:val="center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3D93F6F0" w14:textId="77777777" w:rsidR="00F91377" w:rsidRPr="00025031" w:rsidRDefault="00F91377" w:rsidP="00535CC0">
            <w:pPr>
              <w:spacing w:before="180" w:after="180"/>
              <w:jc w:val="center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7075316C" w14:textId="5CF38187" w:rsidR="00F91377" w:rsidRPr="00025031" w:rsidRDefault="00863C8D" w:rsidP="00535CC0">
            <w:pPr>
              <w:spacing w:before="180" w:after="180"/>
              <w:jc w:val="center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5AF5ED13" w14:textId="77777777" w:rsidR="00F91377" w:rsidRPr="00025031" w:rsidRDefault="00F91377" w:rsidP="00535CC0">
            <w:pPr>
              <w:spacing w:before="180" w:after="180"/>
              <w:jc w:val="center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X</w:t>
            </w:r>
          </w:p>
          <w:p w14:paraId="2794E106" w14:textId="77777777" w:rsidR="00F91377" w:rsidRPr="00025031" w:rsidRDefault="00F91377" w:rsidP="00535CC0">
            <w:pPr>
              <w:spacing w:before="180" w:after="180"/>
              <w:jc w:val="center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(je nach Eignungsleihe)</w:t>
            </w:r>
          </w:p>
        </w:tc>
      </w:tr>
      <w:tr w:rsidR="00F91377" w:rsidRPr="00D16F26" w14:paraId="0A31B444" w14:textId="77777777" w:rsidTr="00025031">
        <w:tc>
          <w:tcPr>
            <w:tcW w:w="1579" w:type="dxa"/>
            <w:vAlign w:val="center"/>
          </w:tcPr>
          <w:p w14:paraId="148C32A5" w14:textId="77777777" w:rsidR="00F91377" w:rsidRPr="00025031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color w:val="2A2A2A" w:themeColor="text1" w:themeShade="80"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617FA80D" w14:textId="537F68F0" w:rsidR="00F91377" w:rsidRPr="00025031" w:rsidRDefault="00F91377" w:rsidP="00F91377">
            <w:pPr>
              <w:spacing w:before="180" w:after="180"/>
              <w:jc w:val="both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Mitarbeiterzahl</w:t>
            </w:r>
          </w:p>
        </w:tc>
        <w:tc>
          <w:tcPr>
            <w:tcW w:w="1290" w:type="dxa"/>
            <w:vAlign w:val="center"/>
          </w:tcPr>
          <w:p w14:paraId="795ED8D4" w14:textId="77777777" w:rsidR="00F91377" w:rsidRPr="00025031" w:rsidRDefault="00F91377" w:rsidP="00535CC0">
            <w:pPr>
              <w:spacing w:before="180" w:after="180"/>
              <w:jc w:val="center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46B1429D" w14:textId="77777777" w:rsidR="00F91377" w:rsidRPr="00025031" w:rsidRDefault="00F91377" w:rsidP="00535CC0">
            <w:pPr>
              <w:spacing w:before="180" w:after="180"/>
              <w:jc w:val="center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5555C8" w14:textId="04BD043E" w:rsidR="00F91377" w:rsidRPr="00025031" w:rsidRDefault="00863C8D" w:rsidP="00535CC0">
            <w:pPr>
              <w:spacing w:before="180" w:after="180"/>
              <w:jc w:val="center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9C89DD6" w14:textId="77777777" w:rsidR="00F91377" w:rsidRPr="00025031" w:rsidRDefault="00F91377" w:rsidP="00535CC0">
            <w:pPr>
              <w:spacing w:before="180" w:after="180"/>
              <w:jc w:val="center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X</w:t>
            </w:r>
          </w:p>
          <w:p w14:paraId="205C2630" w14:textId="77777777" w:rsidR="00F91377" w:rsidRPr="00025031" w:rsidRDefault="00F91377" w:rsidP="00535CC0">
            <w:pPr>
              <w:spacing w:before="180" w:after="180"/>
              <w:jc w:val="center"/>
              <w:rPr>
                <w:rFonts w:cs="Arial"/>
                <w:color w:val="2A2A2A" w:themeColor="text1" w:themeShade="80"/>
                <w:sz w:val="18"/>
                <w:szCs w:val="18"/>
              </w:rPr>
            </w:pPr>
            <w:r w:rsidRPr="00025031">
              <w:rPr>
                <w:rFonts w:cs="Arial"/>
                <w:color w:val="2A2A2A" w:themeColor="text1" w:themeShade="80"/>
                <w:sz w:val="18"/>
                <w:szCs w:val="18"/>
              </w:rPr>
              <w:t>(je nach Eignungsleihe)</w:t>
            </w:r>
          </w:p>
        </w:tc>
      </w:tr>
      <w:tr w:rsidR="00EF5AEB" w:rsidRPr="00DE2F50" w14:paraId="578FCC9B" w14:textId="77777777" w:rsidTr="00025031">
        <w:tc>
          <w:tcPr>
            <w:tcW w:w="1579" w:type="dxa"/>
            <w:vAlign w:val="center"/>
          </w:tcPr>
          <w:p w14:paraId="41624999" w14:textId="104D2026" w:rsidR="00EF5AEB" w:rsidRPr="00DE2F50" w:rsidRDefault="00EF5AEB" w:rsidP="00EF5AEB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72AE4A8C" w14:textId="015EA724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Abschließende Erklärung</w:t>
            </w:r>
          </w:p>
        </w:tc>
        <w:tc>
          <w:tcPr>
            <w:tcW w:w="1290" w:type="dxa"/>
            <w:vAlign w:val="center"/>
          </w:tcPr>
          <w:p w14:paraId="236EC024" w14:textId="47DD48BC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6ACDF27A" w14:textId="7AB47C8D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79DC2482" w14:textId="3C708FAF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0D71888A" w14:textId="6A720D2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EF5AEB" w:rsidRPr="00DE2F50" w14:paraId="1266C776" w14:textId="77777777" w:rsidTr="00025031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025031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proofErr w:type="spellStart"/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  <w:proofErr w:type="spellEnd"/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BE6CFF" w:rsidRPr="009E79F9" w14:paraId="7F1172C7" w14:textId="77777777" w:rsidTr="00C27553">
        <w:tc>
          <w:tcPr>
            <w:tcW w:w="3794" w:type="dxa"/>
          </w:tcPr>
          <w:p w14:paraId="0CC98D7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Handelt es sich bei Ihrem Unternehmen um ein KMU? (D.h. weniger als 250 Mitarbeiter und einen Jahresumsatz von weniger als 50 Mio. € oder Jahresbilanzsumme von weniger als 43 Mio. € bezogen auf den Gesamtkonzern):</w:t>
            </w:r>
          </w:p>
        </w:tc>
        <w:tc>
          <w:tcPr>
            <w:tcW w:w="5494" w:type="dxa"/>
            <w:vAlign w:val="center"/>
          </w:tcPr>
          <w:p w14:paraId="3ADA099C" w14:textId="2CDB8A8A" w:rsidR="00A87F8D" w:rsidRDefault="00BE6CFF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 w:rsidR="00A87F8D"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2B448790" w14:textId="5F989BED" w:rsidR="00BE6CFF" w:rsidRPr="009E79F9" w:rsidRDefault="00BE6CFF" w:rsidP="00D16F26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 w:rsidR="00A87F8D"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lastRenderedPageBreak/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4F23ED94" w14:textId="77777777" w:rsidR="00115DC2" w:rsidRDefault="00115DC2">
      <w:pPr>
        <w:rPr>
          <w:rFonts w:eastAsiaTheme="majorEastAsia" w:cstheme="majorBidi"/>
          <w:b/>
          <w:bCs/>
          <w:sz w:val="26"/>
          <w:szCs w:val="26"/>
        </w:rPr>
      </w:pPr>
      <w:bookmarkStart w:id="6" w:name="_Toc503255181"/>
      <w:r>
        <w:rPr>
          <w:rFonts w:eastAsiaTheme="majorEastAsia" w:cstheme="majorBidi"/>
          <w:b/>
          <w:bCs/>
          <w:sz w:val="26"/>
          <w:szCs w:val="26"/>
        </w:rPr>
        <w:br w:type="page"/>
      </w:r>
    </w:p>
    <w:p w14:paraId="79536F4B" w14:textId="7AF58214" w:rsidR="00317C62" w:rsidRPr="00115DC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  <w:sectPr w:rsidR="00317C62" w:rsidRPr="00115DC2" w:rsidSect="00405FBD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r w:rsidRPr="00115DC2">
        <w:rPr>
          <w:szCs w:val="26"/>
        </w:rPr>
        <w:lastRenderedPageBreak/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6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7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18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0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Pr="00B57E5B" w:rsidRDefault="003204AF" w:rsidP="009D67CE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77777777" w:rsidR="00462319" w:rsidRPr="0062143A" w:rsidRDefault="00462319" w:rsidP="00462319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21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lastRenderedPageBreak/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 w:rsidTr="00444160">
        <w:tc>
          <w:tcPr>
            <w:tcW w:w="9060" w:type="dxa"/>
            <w:shd w:val="clear" w:color="auto" w:fill="D9D9D9" w:themeFill="background1" w:themeFillShade="D9"/>
          </w:tcPr>
          <w:p w14:paraId="5131F8E8" w14:textId="77777777" w:rsidR="002D5BF6" w:rsidRDefault="002D5BF6" w:rsidP="00444160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0526CA5B" w14:textId="2A8FEE9E" w:rsidR="002D5BF6" w:rsidRPr="003500E2" w:rsidRDefault="002D5BF6" w:rsidP="00444160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</w:t>
            </w:r>
            <w:r w:rsidR="00BB24F4">
              <w:rPr>
                <w:b/>
              </w:rPr>
              <w:t xml:space="preserve">- und </w:t>
            </w:r>
            <w:r>
              <w:rPr>
                <w:b/>
              </w:rPr>
              <w:t>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5521B5F1" w14:textId="77BFD4D6" w:rsidR="002D5BF6" w:rsidRPr="003927F2" w:rsidRDefault="002D5BF6" w:rsidP="003927F2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09044E97" w14:textId="77777777" w:rsidR="00F91377" w:rsidRPr="00115DC2" w:rsidRDefault="00F91377" w:rsidP="009E439A">
      <w:pPr>
        <w:pStyle w:val="berschrift1"/>
        <w:numPr>
          <w:ilvl w:val="0"/>
          <w:numId w:val="11"/>
        </w:numPr>
        <w:spacing w:after="180"/>
        <w:ind w:left="567"/>
        <w:jc w:val="both"/>
      </w:pPr>
      <w:bookmarkStart w:id="15" w:name="_Toc480449210"/>
      <w:bookmarkStart w:id="16" w:name="_Toc503255188"/>
      <w:r w:rsidRPr="00115DC2">
        <w:t>Eigenerklärung Gesamtumsatz (in Euro netto) der letzten drei abgeschlossenen Geschäftsjahre</w:t>
      </w:r>
    </w:p>
    <w:p w14:paraId="0547AC35" w14:textId="77777777" w:rsidR="00F91377" w:rsidRPr="00827734" w:rsidRDefault="00F91377" w:rsidP="00F91377">
      <w:pPr>
        <w:spacing w:before="180" w:after="180"/>
        <w:jc w:val="both"/>
        <w:rPr>
          <w:bCs/>
        </w:rPr>
      </w:pPr>
      <w:r w:rsidRPr="00827734">
        <w:rPr>
          <w:bCs/>
        </w:rPr>
        <w:t>Bitte geben Sie den Gesamtjahresumsatz der letzten drei abgeschlossenen Geschäftsjahre an.</w:t>
      </w:r>
    </w:p>
    <w:p w14:paraId="29A62D52" w14:textId="78EA205F" w:rsidR="00F91377" w:rsidRPr="00F91377" w:rsidRDefault="00F91377" w:rsidP="00F91377">
      <w:pPr>
        <w:spacing w:before="180" w:after="180"/>
        <w:jc w:val="both"/>
        <w:rPr>
          <w:bCs/>
          <w:highlight w:val="yellow"/>
        </w:rPr>
      </w:pPr>
      <w:r w:rsidRPr="00352EAF">
        <w:rPr>
          <w:rFonts w:eastAsia="Times New Roman" w:cs="Times New Roman"/>
          <w:szCs w:val="20"/>
          <w:lang w:eastAsia="de-DE"/>
        </w:rPr>
        <w:t xml:space="preserve">Es wird ein </w:t>
      </w:r>
      <w:r w:rsidR="00862AAB" w:rsidRPr="00352EAF">
        <w:rPr>
          <w:rFonts w:eastAsia="Times New Roman" w:cs="Times New Roman"/>
          <w:szCs w:val="20"/>
          <w:lang w:eastAsia="de-DE"/>
        </w:rPr>
        <w:t>U</w:t>
      </w:r>
      <w:r w:rsidRPr="00352EAF">
        <w:rPr>
          <w:rFonts w:eastAsia="Times New Roman" w:cs="Times New Roman"/>
          <w:szCs w:val="20"/>
          <w:lang w:eastAsia="de-DE"/>
        </w:rPr>
        <w:t>msatz in Höhe von mindestens</w:t>
      </w:r>
      <w:r w:rsidR="000D4682">
        <w:rPr>
          <w:rFonts w:eastAsia="Times New Roman" w:cs="Times New Roman"/>
          <w:szCs w:val="20"/>
          <w:lang w:eastAsia="de-DE"/>
        </w:rPr>
        <w:t xml:space="preserve"> </w:t>
      </w:r>
      <w:r w:rsidR="00740ECE">
        <w:rPr>
          <w:rFonts w:eastAsia="Times New Roman" w:cs="Times New Roman"/>
          <w:szCs w:val="20"/>
          <w:lang w:eastAsia="de-DE"/>
        </w:rPr>
        <w:t>250</w:t>
      </w:r>
      <w:r w:rsidR="000D4682">
        <w:rPr>
          <w:rFonts w:eastAsia="Times New Roman" w:cs="Times New Roman"/>
          <w:szCs w:val="20"/>
          <w:lang w:eastAsia="de-DE"/>
        </w:rPr>
        <w:t xml:space="preserve">.000 </w:t>
      </w:r>
      <w:r w:rsidRPr="00352EAF">
        <w:rPr>
          <w:rFonts w:eastAsia="Times New Roman" w:cs="Times New Roman"/>
          <w:szCs w:val="20"/>
          <w:lang w:eastAsia="de-DE"/>
        </w:rPr>
        <w:t xml:space="preserve">EUR im Durchschnitt der letzten drei abgeschlossenen Geschäftsjahre gefordert (= </w:t>
      </w:r>
      <w:r w:rsidRPr="00352EAF">
        <w:rPr>
          <w:rFonts w:eastAsia="Times New Roman" w:cs="Times New Roman"/>
          <w:b/>
          <w:color w:val="FF0000"/>
          <w:szCs w:val="20"/>
          <w:lang w:eastAsia="de-DE"/>
        </w:rPr>
        <w:t>Mindestanforderung</w:t>
      </w:r>
      <w:r w:rsidRPr="00352EAF">
        <w:rPr>
          <w:rFonts w:eastAsia="Times New Roman" w:cs="Times New Roman"/>
          <w:szCs w:val="20"/>
          <w:lang w:eastAsia="de-DE"/>
        </w:rPr>
        <w:t>).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91377" w:rsidRPr="00F91377" w14:paraId="58339951" w14:textId="77777777" w:rsidTr="00535CC0">
        <w:tc>
          <w:tcPr>
            <w:tcW w:w="4536" w:type="dxa"/>
            <w:vAlign w:val="center"/>
          </w:tcPr>
          <w:p w14:paraId="672561E0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2028CC55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  <w:tr w:rsidR="00F91377" w:rsidRPr="00F91377" w14:paraId="02694476" w14:textId="77777777" w:rsidTr="00535CC0">
        <w:tc>
          <w:tcPr>
            <w:tcW w:w="4536" w:type="dxa"/>
          </w:tcPr>
          <w:p w14:paraId="4E8D9A5B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lastRenderedPageBreak/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29677E69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  <w:tr w:rsidR="00F91377" w:rsidRPr="00F91377" w14:paraId="47329EDB" w14:textId="77777777" w:rsidTr="00535CC0">
        <w:tc>
          <w:tcPr>
            <w:tcW w:w="4536" w:type="dxa"/>
          </w:tcPr>
          <w:p w14:paraId="1B740CD4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4E1CF011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</w:tbl>
    <w:p w14:paraId="7C0519DC" w14:textId="77F42EB1" w:rsidR="008657F9" w:rsidRPr="00B01A04" w:rsidRDefault="00F91377" w:rsidP="00F91377">
      <w:pPr>
        <w:spacing w:before="180" w:after="180"/>
        <w:jc w:val="both"/>
        <w:rPr>
          <w:bCs/>
          <w:i/>
        </w:rPr>
      </w:pPr>
      <w:r w:rsidRPr="00B01A04">
        <w:rPr>
          <w:bCs/>
          <w:i/>
        </w:rPr>
        <w:t>[Bitte ergänzen Sie die Jahreszahl entsprechend, da Geschäftsjahr und Kalenderjahr ggf. voneinander abweichen]</w:t>
      </w:r>
    </w:p>
    <w:p w14:paraId="0127B52F" w14:textId="77777777" w:rsidR="00F91377" w:rsidRPr="00115DC2" w:rsidRDefault="00F91377" w:rsidP="009E439A">
      <w:pPr>
        <w:pStyle w:val="berschrift1"/>
        <w:numPr>
          <w:ilvl w:val="0"/>
          <w:numId w:val="11"/>
        </w:numPr>
        <w:spacing w:after="180"/>
        <w:ind w:left="567"/>
        <w:jc w:val="both"/>
      </w:pPr>
      <w:r w:rsidRPr="00115DC2">
        <w:t>Eigenerklärung Mitarbeiterzahl</w:t>
      </w:r>
    </w:p>
    <w:p w14:paraId="6B5E8D69" w14:textId="77777777" w:rsidR="00F91377" w:rsidRPr="00A37EC3" w:rsidRDefault="00F91377" w:rsidP="00F91377">
      <w:pPr>
        <w:spacing w:before="180" w:after="180"/>
        <w:jc w:val="both"/>
        <w:rPr>
          <w:bCs/>
        </w:rPr>
      </w:pPr>
      <w:r w:rsidRPr="00A37EC3">
        <w:rPr>
          <w:bCs/>
        </w:rPr>
        <w:t>Angabe der Anzahl der jahresdurchschnittlich beschäftigten Arbeitnehmer für jedes der letzten drei abgeschlossenen Geschäftsjahre.</w:t>
      </w:r>
    </w:p>
    <w:p w14:paraId="2563DDF9" w14:textId="7C68C6EB" w:rsidR="00F91377" w:rsidRPr="00A37EC3" w:rsidRDefault="00F91377" w:rsidP="00F91377">
      <w:pPr>
        <w:spacing w:before="180" w:after="180"/>
        <w:jc w:val="both"/>
        <w:rPr>
          <w:bCs/>
        </w:rPr>
      </w:pPr>
      <w:r w:rsidRPr="00A37EC3">
        <w:rPr>
          <w:bCs/>
        </w:rPr>
        <w:t xml:space="preserve">Es wird eine Mindestmitarbeiterzahl von </w:t>
      </w:r>
      <w:r w:rsidR="000C46E0">
        <w:rPr>
          <w:bCs/>
        </w:rPr>
        <w:t>10</w:t>
      </w:r>
      <w:r w:rsidR="00025031">
        <w:rPr>
          <w:bCs/>
        </w:rPr>
        <w:t xml:space="preserve"> </w:t>
      </w:r>
      <w:r w:rsidRPr="00A37EC3">
        <w:rPr>
          <w:bCs/>
        </w:rPr>
        <w:t>im Durchschnitt der letzten drei abgeschlossenen Geschäftsjahre gefordert (=</w:t>
      </w:r>
      <w:r w:rsidRPr="00A37EC3">
        <w:rPr>
          <w:b/>
          <w:bCs/>
        </w:rPr>
        <w:t xml:space="preserve"> </w:t>
      </w:r>
      <w:r w:rsidRPr="00A37EC3">
        <w:rPr>
          <w:b/>
          <w:bCs/>
          <w:color w:val="FF0000"/>
        </w:rPr>
        <w:t>Mindestanforderung</w:t>
      </w:r>
      <w:r w:rsidRPr="00A37EC3">
        <w:rPr>
          <w:bCs/>
        </w:rPr>
        <w:t>).</w:t>
      </w:r>
    </w:p>
    <w:p w14:paraId="03475CF9" w14:textId="77777777" w:rsidR="00F91377" w:rsidRPr="00A37EC3" w:rsidRDefault="00F91377" w:rsidP="00F91377">
      <w:pPr>
        <w:spacing w:before="180" w:after="180"/>
        <w:jc w:val="both"/>
        <w:rPr>
          <w:bCs/>
          <w:i/>
        </w:rPr>
      </w:pPr>
      <w:r w:rsidRPr="00A37EC3">
        <w:rPr>
          <w:bCs/>
          <w:i/>
        </w:rPr>
        <w:t>[Bitte ergänzen Sie die Jahreszahl entsprechend, da Geschäftsjahr und Kalenderjahr ggf. voneinander abweichen]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91377" w:rsidRPr="00A37EC3" w14:paraId="797496A9" w14:textId="77777777" w:rsidTr="00535CC0">
        <w:tc>
          <w:tcPr>
            <w:tcW w:w="4536" w:type="dxa"/>
            <w:vAlign w:val="center"/>
          </w:tcPr>
          <w:p w14:paraId="63C662D2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4CC9EC21" w14:textId="77777777" w:rsidR="00F91377" w:rsidRPr="00A37EC3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Mitarbeiter</w:t>
            </w:r>
          </w:p>
        </w:tc>
      </w:tr>
      <w:tr w:rsidR="00F91377" w:rsidRPr="00A37EC3" w14:paraId="30538AE4" w14:textId="77777777" w:rsidTr="00535CC0">
        <w:tc>
          <w:tcPr>
            <w:tcW w:w="4536" w:type="dxa"/>
          </w:tcPr>
          <w:p w14:paraId="08C4C816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003C9CAF" w14:textId="77777777" w:rsidR="00F91377" w:rsidRPr="00A37EC3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Mitarbeiter</w:t>
            </w:r>
          </w:p>
        </w:tc>
      </w:tr>
      <w:tr w:rsidR="00F91377" w:rsidRPr="00A37EC3" w14:paraId="6BE911B3" w14:textId="77777777" w:rsidTr="00535CC0">
        <w:tc>
          <w:tcPr>
            <w:tcW w:w="4536" w:type="dxa"/>
          </w:tcPr>
          <w:p w14:paraId="100411D8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072D3223" w14:textId="77777777" w:rsidR="00F91377" w:rsidRPr="00A37EC3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Mitarbeiter</w:t>
            </w:r>
          </w:p>
        </w:tc>
      </w:tr>
    </w:tbl>
    <w:p w14:paraId="6758E794" w14:textId="77777777" w:rsidR="00F91377" w:rsidRPr="00F91377" w:rsidRDefault="00F91377" w:rsidP="00F91377">
      <w:pPr>
        <w:spacing w:before="180" w:after="180"/>
        <w:jc w:val="both"/>
        <w:rPr>
          <w:bCs/>
          <w:i/>
        </w:rPr>
      </w:pPr>
      <w:r w:rsidRPr="00A37EC3">
        <w:rPr>
          <w:bCs/>
          <w:i/>
          <w:u w:val="single"/>
        </w:rPr>
        <w:t>Hinweis:</w:t>
      </w:r>
      <w:r w:rsidRPr="00A37EC3">
        <w:rPr>
          <w:bCs/>
          <w:i/>
        </w:rPr>
        <w:t xml:space="preserve"> Teilzeitbeschäftigte werden entsprechend des Prozentsatzes ihrer Beschäftigung berücksichtigt. Auszubildende werden nicht berücksichtigt.</w:t>
      </w:r>
    </w:p>
    <w:p w14:paraId="20AD6C2E" w14:textId="0709A8B6" w:rsidR="00F91377" w:rsidRDefault="00F91377" w:rsidP="00212BD3">
      <w:pPr>
        <w:spacing w:before="180" w:after="180"/>
        <w:jc w:val="both"/>
      </w:pPr>
    </w:p>
    <w:p w14:paraId="189A1155" w14:textId="77777777" w:rsidR="00F91377" w:rsidRDefault="00F91377" w:rsidP="00212BD3">
      <w:pPr>
        <w:spacing w:before="180" w:after="180"/>
        <w:jc w:val="both"/>
        <w:sectPr w:rsidR="00F91377" w:rsidSect="00317C62">
          <w:type w:val="continuous"/>
          <w:pgSz w:w="11906" w:h="16838" w:code="9"/>
          <w:pgMar w:top="1418" w:right="1418" w:bottom="1418" w:left="1418" w:header="709" w:footer="567" w:gutter="0"/>
          <w:cols w:space="708"/>
          <w:titlePg/>
          <w:docGrid w:linePitch="360"/>
        </w:sectPr>
      </w:pPr>
    </w:p>
    <w:p w14:paraId="2D8CFB2B" w14:textId="5DFE15BA" w:rsidR="00C56688" w:rsidRPr="00762D9A" w:rsidRDefault="00C56688" w:rsidP="00FB6C25">
      <w:pPr>
        <w:pStyle w:val="berschrift1"/>
        <w:numPr>
          <w:ilvl w:val="0"/>
          <w:numId w:val="11"/>
        </w:numPr>
        <w:spacing w:after="180"/>
        <w:ind w:left="567"/>
        <w:jc w:val="both"/>
      </w:pPr>
      <w:r w:rsidRPr="00762D9A">
        <w:lastRenderedPageBreak/>
        <w:t>Abschließende Erklärung</w:t>
      </w:r>
      <w:bookmarkEnd w:id="15"/>
      <w:bookmarkEnd w:id="16"/>
    </w:p>
    <w:p w14:paraId="2D10D993" w14:textId="00D15181" w:rsidR="00C56688" w:rsidRDefault="00F13900" w:rsidP="003552F0">
      <w:pPr>
        <w:spacing w:before="180" w:after="180"/>
        <w:jc w:val="both"/>
      </w:pPr>
      <w:r>
        <w:t>Ich / Wir habe(n) dieses Formular nach bestem Wissen und mit der größtmöglichen Sorgfalt ausgefüllt und bestätige(n)</w:t>
      </w:r>
      <w:r w:rsidR="00A72799">
        <w:t xml:space="preserve"> die Richtigkeit aller Angaben.</w:t>
      </w:r>
      <w:r w:rsidR="00DD7F64">
        <w:t xml:space="preserve"> </w:t>
      </w:r>
    </w:p>
    <w:p w14:paraId="3ACF74D5" w14:textId="12ECDA7D" w:rsidR="00816B69" w:rsidRPr="00B77674" w:rsidRDefault="00816B69" w:rsidP="00816B69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bookmarkStart w:id="17" w:name="_Hlk171073394"/>
      <w:bookmarkStart w:id="18" w:name="_Hlk137726348"/>
      <w:r w:rsidRPr="00B77674">
        <w:rPr>
          <w:b/>
          <w:bCs/>
          <w:highlight w:val="red"/>
        </w:rPr>
        <w:t>Der Auftraggeber behält sich vor</w:t>
      </w:r>
      <w:r w:rsidR="008B59D3"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 w:rsidR="00F95ED4"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 w:rsidR="00F95ED4"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4B7EEE" w14:paraId="5D8184D6" w14:textId="77777777" w:rsidTr="004B7EEE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bookmarkStart w:id="19" w:name="_Hlk171076291"/>
          <w:bookmarkEnd w:id="17"/>
          <w:bookmarkEnd w:id="18"/>
          <w:p w14:paraId="446F478D" w14:textId="103914CB" w:rsidR="004B7EEE" w:rsidRDefault="004B7EEE" w:rsidP="00D16F26">
            <w:pPr>
              <w:pStyle w:val="Kopfzeile"/>
              <w:spacing w:before="180" w:after="180"/>
              <w:jc w:val="both"/>
              <w:rPr>
                <w:b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7C18C66F" w14:textId="2A351F3D" w:rsidR="004B7EEE" w:rsidRDefault="004B7EEE" w:rsidP="00D16F26">
            <w:pPr>
              <w:pStyle w:val="Kopfzeile"/>
              <w:spacing w:before="180" w:after="180"/>
              <w:jc w:val="both"/>
              <w:rPr>
                <w:b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4B7EEE" w14:paraId="41A9107F" w14:textId="77777777" w:rsidTr="004B7EEE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CD1F0F7" w14:textId="7E008927" w:rsidR="004B7EEE" w:rsidRDefault="004B7EEE" w:rsidP="00D16F26">
            <w:pPr>
              <w:pStyle w:val="Kopfzeile"/>
              <w:spacing w:before="180" w:after="180"/>
              <w:jc w:val="both"/>
              <w:rPr>
                <w:b/>
              </w:rPr>
            </w:pPr>
            <w:r w:rsidRPr="009E79F9">
              <w:rPr>
                <w:rFonts w:eastAsia="Times New Roman" w:cs="Arial"/>
                <w:szCs w:val="20"/>
                <w:lang w:eastAsia="de-DE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D160ACC" w14:textId="6919E54C" w:rsidR="004B7EEE" w:rsidRDefault="004B7EEE" w:rsidP="00D16F26">
            <w:pPr>
              <w:pStyle w:val="Kopfzeile"/>
              <w:spacing w:before="180" w:after="180"/>
              <w:jc w:val="both"/>
              <w:rPr>
                <w:b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 des Bearbeiters</w:t>
            </w:r>
          </w:p>
        </w:tc>
      </w:tr>
      <w:bookmarkEnd w:id="19"/>
    </w:tbl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FC39A" w14:textId="77777777" w:rsidR="00DA0300" w:rsidRDefault="00DA0300" w:rsidP="003D338A">
      <w:pPr>
        <w:spacing w:after="0"/>
      </w:pPr>
      <w:r>
        <w:separator/>
      </w:r>
    </w:p>
  </w:endnote>
  <w:endnote w:type="continuationSeparator" w:id="0">
    <w:p w14:paraId="6685EB8F" w14:textId="77777777" w:rsidR="00DA0300" w:rsidRDefault="00DA0300" w:rsidP="003D338A">
      <w:pPr>
        <w:spacing w:after="0"/>
      </w:pPr>
      <w:r>
        <w:continuationSeparator/>
      </w:r>
    </w:p>
  </w:endnote>
  <w:endnote w:type="continuationNotice" w:id="1">
    <w:p w14:paraId="44B86C69" w14:textId="77777777" w:rsidR="00DA0300" w:rsidRDefault="00DA0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0AA68" w14:textId="77777777" w:rsidR="00DA0300" w:rsidRDefault="00DA0300" w:rsidP="003D338A">
      <w:pPr>
        <w:spacing w:after="0"/>
      </w:pPr>
      <w:r>
        <w:separator/>
      </w:r>
    </w:p>
  </w:footnote>
  <w:footnote w:type="continuationSeparator" w:id="0">
    <w:p w14:paraId="5FCB9D26" w14:textId="77777777" w:rsidR="00DA0300" w:rsidRDefault="00DA0300" w:rsidP="003D338A">
      <w:pPr>
        <w:spacing w:after="0"/>
      </w:pPr>
      <w:r>
        <w:continuationSeparator/>
      </w:r>
    </w:p>
  </w:footnote>
  <w:footnote w:type="continuationNotice" w:id="1">
    <w:p w14:paraId="61702B66" w14:textId="77777777" w:rsidR="00DA0300" w:rsidRDefault="00DA03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23220F33" w:rsidR="007E3A62" w:rsidRPr="00C67520" w:rsidRDefault="007E3A62" w:rsidP="004B7EEE">
    <w:pPr>
      <w:pBdr>
        <w:bottom w:val="single" w:sz="8" w:space="5" w:color="004994"/>
      </w:pBdr>
      <w:spacing w:after="300"/>
      <w:contextualSpacing/>
    </w:pPr>
    <w:r w:rsidRPr="00C67520"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4533E87E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7520">
      <w:rPr>
        <w:rFonts w:eastAsia="Times New Roman" w:cs="Arial"/>
        <w:color w:val="004994"/>
        <w:spacing w:val="5"/>
        <w:kern w:val="28"/>
      </w:rPr>
      <w:t xml:space="preserve"> </w:t>
    </w:r>
    <w:r w:rsidR="005F2B21" w:rsidRPr="005F2B21">
      <w:rPr>
        <w:rFonts w:eastAsia="Times New Roman" w:cs="Arial"/>
        <w:color w:val="004994"/>
        <w:spacing w:val="5"/>
        <w:kern w:val="28"/>
      </w:rPr>
      <w:t xml:space="preserve">26_ITD_010 Wartungsverlängerung </w:t>
    </w:r>
    <w:r w:rsidR="00F721F1">
      <w:rPr>
        <w:rFonts w:eastAsia="Times New Roman" w:cs="Arial"/>
        <w:color w:val="004994"/>
        <w:spacing w:val="5"/>
        <w:kern w:val="28"/>
      </w:rPr>
      <w:t>–</w:t>
    </w:r>
    <w:r w:rsidR="005F2B21" w:rsidRPr="005F2B21">
      <w:rPr>
        <w:rFonts w:eastAsia="Times New Roman" w:cs="Arial"/>
        <w:color w:val="004994"/>
        <w:spacing w:val="5"/>
        <w:kern w:val="28"/>
      </w:rPr>
      <w:t xml:space="preserve"> </w:t>
    </w:r>
    <w:r w:rsidR="00F721F1">
      <w:rPr>
        <w:rFonts w:eastAsia="Times New Roman" w:cs="Arial"/>
        <w:color w:val="004994"/>
        <w:spacing w:val="5"/>
        <w:kern w:val="28"/>
      </w:rPr>
      <w:t xml:space="preserve">Tungsten </w:t>
    </w:r>
    <w:r w:rsidR="005F2B21" w:rsidRPr="005F2B21">
      <w:rPr>
        <w:rFonts w:eastAsia="Times New Roman" w:cs="Arial"/>
        <w:color w:val="004994"/>
        <w:spacing w:val="5"/>
        <w:kern w:val="28"/>
      </w:rPr>
      <w:t>KOFAX Power PDF</w:t>
    </w:r>
    <w:r w:rsidRPr="00C67520">
      <w:rPr>
        <w:rFonts w:eastAsia="Times New Roman" w:cs="Arial"/>
        <w:color w:val="004994"/>
        <w:spacing w:val="5"/>
        <w:kern w:val="28"/>
      </w:rPr>
      <w:t>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031"/>
    <w:rsid w:val="000252EF"/>
    <w:rsid w:val="00030355"/>
    <w:rsid w:val="0003202B"/>
    <w:rsid w:val="0003270A"/>
    <w:rsid w:val="00045282"/>
    <w:rsid w:val="000459AB"/>
    <w:rsid w:val="0005180B"/>
    <w:rsid w:val="00055AFB"/>
    <w:rsid w:val="000665A2"/>
    <w:rsid w:val="00071F43"/>
    <w:rsid w:val="00077BFD"/>
    <w:rsid w:val="000827AC"/>
    <w:rsid w:val="00083AA6"/>
    <w:rsid w:val="00085E2B"/>
    <w:rsid w:val="000871B8"/>
    <w:rsid w:val="00092C81"/>
    <w:rsid w:val="000935B0"/>
    <w:rsid w:val="00094FCA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46E0"/>
    <w:rsid w:val="000C6016"/>
    <w:rsid w:val="000C6530"/>
    <w:rsid w:val="000C7196"/>
    <w:rsid w:val="000C7596"/>
    <w:rsid w:val="000D4682"/>
    <w:rsid w:val="000D71B7"/>
    <w:rsid w:val="000D756B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5B05"/>
    <w:rsid w:val="00136B08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A6A9E"/>
    <w:rsid w:val="001B2D08"/>
    <w:rsid w:val="001C4389"/>
    <w:rsid w:val="001C48E6"/>
    <w:rsid w:val="001C6A01"/>
    <w:rsid w:val="001D0DC2"/>
    <w:rsid w:val="001D373C"/>
    <w:rsid w:val="001D75AE"/>
    <w:rsid w:val="001E26C8"/>
    <w:rsid w:val="001E4AA3"/>
    <w:rsid w:val="001E5073"/>
    <w:rsid w:val="001E50E0"/>
    <w:rsid w:val="001E7BF5"/>
    <w:rsid w:val="001F623E"/>
    <w:rsid w:val="001F6DCA"/>
    <w:rsid w:val="001F71F5"/>
    <w:rsid w:val="00200878"/>
    <w:rsid w:val="0020394C"/>
    <w:rsid w:val="00212BD3"/>
    <w:rsid w:val="00213ADD"/>
    <w:rsid w:val="00233E30"/>
    <w:rsid w:val="002348FB"/>
    <w:rsid w:val="00237F33"/>
    <w:rsid w:val="0025726C"/>
    <w:rsid w:val="00262E1D"/>
    <w:rsid w:val="002731AB"/>
    <w:rsid w:val="002750EE"/>
    <w:rsid w:val="002805DC"/>
    <w:rsid w:val="002846AB"/>
    <w:rsid w:val="0028538D"/>
    <w:rsid w:val="00291F5A"/>
    <w:rsid w:val="0029200A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F41"/>
    <w:rsid w:val="00317C62"/>
    <w:rsid w:val="003204AF"/>
    <w:rsid w:val="003223FB"/>
    <w:rsid w:val="00325397"/>
    <w:rsid w:val="00342FFE"/>
    <w:rsid w:val="003500E2"/>
    <w:rsid w:val="00352EAF"/>
    <w:rsid w:val="003552F0"/>
    <w:rsid w:val="00355D24"/>
    <w:rsid w:val="00361118"/>
    <w:rsid w:val="00361D67"/>
    <w:rsid w:val="00366F6E"/>
    <w:rsid w:val="003702F7"/>
    <w:rsid w:val="00374E30"/>
    <w:rsid w:val="00382C37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5FBD"/>
    <w:rsid w:val="00413C4D"/>
    <w:rsid w:val="00413F7F"/>
    <w:rsid w:val="004216A1"/>
    <w:rsid w:val="0042712D"/>
    <w:rsid w:val="004302AC"/>
    <w:rsid w:val="0043354C"/>
    <w:rsid w:val="004339E7"/>
    <w:rsid w:val="00440CD1"/>
    <w:rsid w:val="004417B3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EEE"/>
    <w:rsid w:val="004C0AD3"/>
    <w:rsid w:val="004C0CB1"/>
    <w:rsid w:val="004C1F9F"/>
    <w:rsid w:val="004C2441"/>
    <w:rsid w:val="004C304A"/>
    <w:rsid w:val="004C4FC2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73191"/>
    <w:rsid w:val="00576DD0"/>
    <w:rsid w:val="00586201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C9F"/>
    <w:rsid w:val="005C27B6"/>
    <w:rsid w:val="005D681D"/>
    <w:rsid w:val="005D73F4"/>
    <w:rsid w:val="005D7EB9"/>
    <w:rsid w:val="005E1475"/>
    <w:rsid w:val="005E7661"/>
    <w:rsid w:val="005F2B21"/>
    <w:rsid w:val="005F5328"/>
    <w:rsid w:val="005F75C2"/>
    <w:rsid w:val="00603F81"/>
    <w:rsid w:val="00606A51"/>
    <w:rsid w:val="00615716"/>
    <w:rsid w:val="00630370"/>
    <w:rsid w:val="00632745"/>
    <w:rsid w:val="006333FA"/>
    <w:rsid w:val="00633621"/>
    <w:rsid w:val="00633D9B"/>
    <w:rsid w:val="00635849"/>
    <w:rsid w:val="00643A50"/>
    <w:rsid w:val="00644408"/>
    <w:rsid w:val="00644B8A"/>
    <w:rsid w:val="00645764"/>
    <w:rsid w:val="00645946"/>
    <w:rsid w:val="00645EC0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5C07"/>
    <w:rsid w:val="00690ACA"/>
    <w:rsid w:val="006926C1"/>
    <w:rsid w:val="00695F59"/>
    <w:rsid w:val="00696C08"/>
    <w:rsid w:val="00697ED9"/>
    <w:rsid w:val="006A02E2"/>
    <w:rsid w:val="006B1970"/>
    <w:rsid w:val="006B255D"/>
    <w:rsid w:val="006B34A4"/>
    <w:rsid w:val="006B61F9"/>
    <w:rsid w:val="006B6642"/>
    <w:rsid w:val="006C0087"/>
    <w:rsid w:val="006C395E"/>
    <w:rsid w:val="006D3695"/>
    <w:rsid w:val="006D6888"/>
    <w:rsid w:val="006E5882"/>
    <w:rsid w:val="006F524D"/>
    <w:rsid w:val="00701196"/>
    <w:rsid w:val="0070255E"/>
    <w:rsid w:val="0070607C"/>
    <w:rsid w:val="00706435"/>
    <w:rsid w:val="007146EC"/>
    <w:rsid w:val="00716001"/>
    <w:rsid w:val="007161B9"/>
    <w:rsid w:val="00716EAF"/>
    <w:rsid w:val="007325DB"/>
    <w:rsid w:val="00733056"/>
    <w:rsid w:val="00735C84"/>
    <w:rsid w:val="00736221"/>
    <w:rsid w:val="00740ECE"/>
    <w:rsid w:val="0074234A"/>
    <w:rsid w:val="00743BA7"/>
    <w:rsid w:val="00744D38"/>
    <w:rsid w:val="00752A2D"/>
    <w:rsid w:val="007544BF"/>
    <w:rsid w:val="007562DF"/>
    <w:rsid w:val="00762D9A"/>
    <w:rsid w:val="0077106C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3A62"/>
    <w:rsid w:val="007E7DA2"/>
    <w:rsid w:val="007F0311"/>
    <w:rsid w:val="007F5055"/>
    <w:rsid w:val="007F6E5A"/>
    <w:rsid w:val="0080646E"/>
    <w:rsid w:val="0080680D"/>
    <w:rsid w:val="00807AF0"/>
    <w:rsid w:val="008120AC"/>
    <w:rsid w:val="00816B69"/>
    <w:rsid w:val="00823FB4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7536"/>
    <w:rsid w:val="00861C1C"/>
    <w:rsid w:val="00861ECD"/>
    <w:rsid w:val="00862AAB"/>
    <w:rsid w:val="008636BF"/>
    <w:rsid w:val="00863790"/>
    <w:rsid w:val="00863C8D"/>
    <w:rsid w:val="00865061"/>
    <w:rsid w:val="008657F9"/>
    <w:rsid w:val="00871BBF"/>
    <w:rsid w:val="00872C2A"/>
    <w:rsid w:val="008769FD"/>
    <w:rsid w:val="00877B77"/>
    <w:rsid w:val="00881A0E"/>
    <w:rsid w:val="008830AF"/>
    <w:rsid w:val="00891FE7"/>
    <w:rsid w:val="00892F44"/>
    <w:rsid w:val="008A775B"/>
    <w:rsid w:val="008B59D3"/>
    <w:rsid w:val="008C0207"/>
    <w:rsid w:val="008C0DB3"/>
    <w:rsid w:val="008C0DF6"/>
    <w:rsid w:val="008C3BC9"/>
    <w:rsid w:val="008C6339"/>
    <w:rsid w:val="008C67CB"/>
    <w:rsid w:val="008C6F9E"/>
    <w:rsid w:val="008C7949"/>
    <w:rsid w:val="008D2E15"/>
    <w:rsid w:val="008D362E"/>
    <w:rsid w:val="008D44B6"/>
    <w:rsid w:val="008D6611"/>
    <w:rsid w:val="008D7437"/>
    <w:rsid w:val="008D7B3F"/>
    <w:rsid w:val="008E5422"/>
    <w:rsid w:val="008E7A0C"/>
    <w:rsid w:val="008F041D"/>
    <w:rsid w:val="008F2146"/>
    <w:rsid w:val="00904169"/>
    <w:rsid w:val="00907C58"/>
    <w:rsid w:val="009124C7"/>
    <w:rsid w:val="00912602"/>
    <w:rsid w:val="0091355A"/>
    <w:rsid w:val="00921EE0"/>
    <w:rsid w:val="00924241"/>
    <w:rsid w:val="009271C5"/>
    <w:rsid w:val="00930450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19B6"/>
    <w:rsid w:val="009662FF"/>
    <w:rsid w:val="00966B74"/>
    <w:rsid w:val="00966D59"/>
    <w:rsid w:val="00981222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2E5E"/>
    <w:rsid w:val="00A35585"/>
    <w:rsid w:val="00A37EC3"/>
    <w:rsid w:val="00A41756"/>
    <w:rsid w:val="00A45A78"/>
    <w:rsid w:val="00A45B00"/>
    <w:rsid w:val="00A45D2C"/>
    <w:rsid w:val="00A4743F"/>
    <w:rsid w:val="00A52C24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F99"/>
    <w:rsid w:val="00B22BBF"/>
    <w:rsid w:val="00B23242"/>
    <w:rsid w:val="00B247C0"/>
    <w:rsid w:val="00B24A36"/>
    <w:rsid w:val="00B2551E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4149"/>
    <w:rsid w:val="00B54344"/>
    <w:rsid w:val="00B551C8"/>
    <w:rsid w:val="00B57E5B"/>
    <w:rsid w:val="00B6023F"/>
    <w:rsid w:val="00B61388"/>
    <w:rsid w:val="00B63F55"/>
    <w:rsid w:val="00B66E45"/>
    <w:rsid w:val="00B702A8"/>
    <w:rsid w:val="00B7133E"/>
    <w:rsid w:val="00B741AB"/>
    <w:rsid w:val="00B80DB6"/>
    <w:rsid w:val="00B833CE"/>
    <w:rsid w:val="00B83A18"/>
    <w:rsid w:val="00B8487F"/>
    <w:rsid w:val="00B848B1"/>
    <w:rsid w:val="00B922A7"/>
    <w:rsid w:val="00BA19BF"/>
    <w:rsid w:val="00BA46A6"/>
    <w:rsid w:val="00BB24F4"/>
    <w:rsid w:val="00BB3803"/>
    <w:rsid w:val="00BB460A"/>
    <w:rsid w:val="00BB683E"/>
    <w:rsid w:val="00BB755A"/>
    <w:rsid w:val="00BB75FE"/>
    <w:rsid w:val="00BC106D"/>
    <w:rsid w:val="00BC1BFA"/>
    <w:rsid w:val="00BC6E2B"/>
    <w:rsid w:val="00BC70EC"/>
    <w:rsid w:val="00BC734C"/>
    <w:rsid w:val="00BD1794"/>
    <w:rsid w:val="00BD1A58"/>
    <w:rsid w:val="00BD590A"/>
    <w:rsid w:val="00BD69BE"/>
    <w:rsid w:val="00BE0999"/>
    <w:rsid w:val="00BE2398"/>
    <w:rsid w:val="00BE6CFF"/>
    <w:rsid w:val="00BF252C"/>
    <w:rsid w:val="00BF357C"/>
    <w:rsid w:val="00BF3F9C"/>
    <w:rsid w:val="00BF697F"/>
    <w:rsid w:val="00BF7F05"/>
    <w:rsid w:val="00C0058A"/>
    <w:rsid w:val="00C019F8"/>
    <w:rsid w:val="00C03312"/>
    <w:rsid w:val="00C06367"/>
    <w:rsid w:val="00C06AC6"/>
    <w:rsid w:val="00C12C41"/>
    <w:rsid w:val="00C133E3"/>
    <w:rsid w:val="00C142FD"/>
    <w:rsid w:val="00C14F2B"/>
    <w:rsid w:val="00C2213C"/>
    <w:rsid w:val="00C26492"/>
    <w:rsid w:val="00C26881"/>
    <w:rsid w:val="00C27553"/>
    <w:rsid w:val="00C30370"/>
    <w:rsid w:val="00C32CB9"/>
    <w:rsid w:val="00C35B14"/>
    <w:rsid w:val="00C40085"/>
    <w:rsid w:val="00C41232"/>
    <w:rsid w:val="00C42BDF"/>
    <w:rsid w:val="00C4543B"/>
    <w:rsid w:val="00C46DA8"/>
    <w:rsid w:val="00C53F38"/>
    <w:rsid w:val="00C5411B"/>
    <w:rsid w:val="00C5556F"/>
    <w:rsid w:val="00C56688"/>
    <w:rsid w:val="00C67520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32E2"/>
    <w:rsid w:val="00D63E3A"/>
    <w:rsid w:val="00D664B0"/>
    <w:rsid w:val="00D66BB2"/>
    <w:rsid w:val="00D676E7"/>
    <w:rsid w:val="00D711BB"/>
    <w:rsid w:val="00D74FE9"/>
    <w:rsid w:val="00D85801"/>
    <w:rsid w:val="00D90C7D"/>
    <w:rsid w:val="00D930A0"/>
    <w:rsid w:val="00D933A6"/>
    <w:rsid w:val="00D962DD"/>
    <w:rsid w:val="00DA0300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C45E5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32FF"/>
    <w:rsid w:val="00E53B5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5AEB"/>
    <w:rsid w:val="00F01844"/>
    <w:rsid w:val="00F0289D"/>
    <w:rsid w:val="00F05AE3"/>
    <w:rsid w:val="00F05FC4"/>
    <w:rsid w:val="00F11E53"/>
    <w:rsid w:val="00F13900"/>
    <w:rsid w:val="00F1479E"/>
    <w:rsid w:val="00F15959"/>
    <w:rsid w:val="00F207E1"/>
    <w:rsid w:val="00F21FEB"/>
    <w:rsid w:val="00F22CAD"/>
    <w:rsid w:val="00F23128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721F1"/>
    <w:rsid w:val="00F82659"/>
    <w:rsid w:val="00F84317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C66FB"/>
    <w:rsid w:val="00FD3647"/>
    <w:rsid w:val="00FD4278"/>
    <w:rsid w:val="00FD6AA5"/>
    <w:rsid w:val="00FD78EB"/>
    <w:rsid w:val="00FE1D95"/>
    <w:rsid w:val="00FE3326"/>
    <w:rsid w:val="00FE4200"/>
    <w:rsid w:val="00FE4C6E"/>
    <w:rsid w:val="00FE56D0"/>
    <w:rsid w:val="00FE6D86"/>
    <w:rsid w:val="00FF2BAA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www.gesetze-im-internet.de/gwb/__123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8.html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s://www.gesetze-im-internet.de/gwb/__124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esetze-im-internet.de/gwb/__123.html" TargetMode="External"/><Relationship Id="rId20" Type="http://schemas.openxmlformats.org/officeDocument/2006/relationships/hyperlink" Target="https://www.gesetze-im-internet.de/gwb/__125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53323F6623E4C8A242778D33BD9F0" ma:contentTypeVersion="3" ma:contentTypeDescription="Create a new document." ma:contentTypeScope="" ma:versionID="23a3436f6904ed720eecebdb55d260df">
  <xsd:schema xmlns:xsd="http://www.w3.org/2001/XMLSchema" xmlns:xs="http://www.w3.org/2001/XMLSchema" xmlns:p="http://schemas.microsoft.com/office/2006/metadata/properties" xmlns:ns2="97b05250-5c3f-42e4-8cb4-d7a10edc0545" targetNamespace="http://schemas.microsoft.com/office/2006/metadata/properties" ma:root="true" ma:fieldsID="8de98625ab4b4d31f1ed23e0b3540920" ns2:_="">
    <xsd:import namespace="97b05250-5c3f-42e4-8cb4-d7a10edc05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05250-5c3f-42e4-8cb4-d7a10edc05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BF94D-4987-4E64-B8CB-9F7FCDF95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05250-5c3f-42e4-8cb4-d7a10edc05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9</Pages>
  <Words>1506</Words>
  <Characters>9494</Characters>
  <Application>Microsoft Office Word</Application>
  <DocSecurity>0</DocSecurity>
  <Lines>79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Dierke, Daniel</cp:lastModifiedBy>
  <cp:revision>2</cp:revision>
  <cp:lastPrinted>2011-09-03T20:20:00Z</cp:lastPrinted>
  <dcterms:created xsi:type="dcterms:W3CDTF">2026-06-24T07:20:00Z</dcterms:created>
  <dcterms:modified xsi:type="dcterms:W3CDTF">2026-06-24T07:20:00Z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0x0101009AC53323F6623E4C8A242778D33BD9F0</vt:lpwstr>
  </property>
</Properties>
</file>